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润润2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黄芬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4.8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2024.4.14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八</w:t>
            </w:r>
            <w:bookmarkStart w:id="0" w:name="_GoBack"/>
            <w:bookmarkEnd w:id="0"/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安全提醒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978400" cy="6637655"/>
                  <wp:effectExtent l="0" t="0" r="0" b="4445"/>
                  <wp:docPr id="3" name="图片 3" descr="C:/Users/Administrator/Desktop/IMG_0433.JPGIMG_0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/Users/Administrator/Desktop/IMG_0433.JPGIMG_043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6" b="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8400" cy="6637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润润2班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黄芬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4.22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2024.4.28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交通安全小常识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4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</w:p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495165" cy="5050155"/>
                  <wp:effectExtent l="0" t="0" r="635" b="4445"/>
                  <wp:docPr id="1" name="图片 1" descr="C:/Users/Administrator/Desktop/IMG_0435.JPGIMG_0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/Users/Administrator/Desktop/IMG_0435.JPGIMG_043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15596" t="1739" r="26505" b="48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5165" cy="5050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Y4YTczNDRjY2M4MDAzNDJhNDVkMDlkNTdlMzU0OWM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0FD7A4E"/>
    <w:rsid w:val="011841D4"/>
    <w:rsid w:val="021D4AA7"/>
    <w:rsid w:val="029956FE"/>
    <w:rsid w:val="038F1EF0"/>
    <w:rsid w:val="03AD3C33"/>
    <w:rsid w:val="04F23851"/>
    <w:rsid w:val="053E4029"/>
    <w:rsid w:val="07A7195A"/>
    <w:rsid w:val="07EB5D18"/>
    <w:rsid w:val="09146BD7"/>
    <w:rsid w:val="09C85DE7"/>
    <w:rsid w:val="0CBE60B5"/>
    <w:rsid w:val="0CC13EAE"/>
    <w:rsid w:val="0D1A6164"/>
    <w:rsid w:val="0D28424C"/>
    <w:rsid w:val="0FC62FE3"/>
    <w:rsid w:val="0FF10FED"/>
    <w:rsid w:val="110B4F27"/>
    <w:rsid w:val="112C5B37"/>
    <w:rsid w:val="132018F6"/>
    <w:rsid w:val="13296383"/>
    <w:rsid w:val="13E474A0"/>
    <w:rsid w:val="14666FC3"/>
    <w:rsid w:val="15704B6D"/>
    <w:rsid w:val="167A70E4"/>
    <w:rsid w:val="17BD5C5B"/>
    <w:rsid w:val="193B1804"/>
    <w:rsid w:val="19805EBC"/>
    <w:rsid w:val="19823630"/>
    <w:rsid w:val="1C786318"/>
    <w:rsid w:val="1C9B131D"/>
    <w:rsid w:val="1CF77683"/>
    <w:rsid w:val="1D303373"/>
    <w:rsid w:val="1EA25A9D"/>
    <w:rsid w:val="1ECE1DF3"/>
    <w:rsid w:val="1F920EE3"/>
    <w:rsid w:val="1FC644CC"/>
    <w:rsid w:val="221A3F99"/>
    <w:rsid w:val="22315BAD"/>
    <w:rsid w:val="22533012"/>
    <w:rsid w:val="23C74131"/>
    <w:rsid w:val="24A2038F"/>
    <w:rsid w:val="25F22139"/>
    <w:rsid w:val="266E3992"/>
    <w:rsid w:val="26834317"/>
    <w:rsid w:val="27AA012D"/>
    <w:rsid w:val="29A635C6"/>
    <w:rsid w:val="2A4827BE"/>
    <w:rsid w:val="2E3A7BDA"/>
    <w:rsid w:val="2F1A3574"/>
    <w:rsid w:val="2FBB411A"/>
    <w:rsid w:val="2FC601BF"/>
    <w:rsid w:val="304D43F8"/>
    <w:rsid w:val="30B73988"/>
    <w:rsid w:val="333A0958"/>
    <w:rsid w:val="3342066A"/>
    <w:rsid w:val="34345A9F"/>
    <w:rsid w:val="34516F95"/>
    <w:rsid w:val="36A072AD"/>
    <w:rsid w:val="39CA08DF"/>
    <w:rsid w:val="3A01080C"/>
    <w:rsid w:val="3A0546FF"/>
    <w:rsid w:val="3A6232FD"/>
    <w:rsid w:val="3AF364D6"/>
    <w:rsid w:val="3AFB6A54"/>
    <w:rsid w:val="3C3C71E7"/>
    <w:rsid w:val="3C557CAB"/>
    <w:rsid w:val="3DE75990"/>
    <w:rsid w:val="3EE5177F"/>
    <w:rsid w:val="3F731C3D"/>
    <w:rsid w:val="3FB377C0"/>
    <w:rsid w:val="4030503A"/>
    <w:rsid w:val="403361F7"/>
    <w:rsid w:val="40BE7F63"/>
    <w:rsid w:val="422B6FDD"/>
    <w:rsid w:val="424503FA"/>
    <w:rsid w:val="426E79CE"/>
    <w:rsid w:val="44DC01A5"/>
    <w:rsid w:val="45074680"/>
    <w:rsid w:val="45EC743F"/>
    <w:rsid w:val="46D77280"/>
    <w:rsid w:val="47F25148"/>
    <w:rsid w:val="47FB3B25"/>
    <w:rsid w:val="48CE0A98"/>
    <w:rsid w:val="49693930"/>
    <w:rsid w:val="499B4AAC"/>
    <w:rsid w:val="4BE15054"/>
    <w:rsid w:val="4C550AB9"/>
    <w:rsid w:val="4CAE3B0B"/>
    <w:rsid w:val="4CB539FF"/>
    <w:rsid w:val="4CCD6B55"/>
    <w:rsid w:val="4E323FA5"/>
    <w:rsid w:val="4E786B28"/>
    <w:rsid w:val="4F9051F0"/>
    <w:rsid w:val="4F98545A"/>
    <w:rsid w:val="4FB758CE"/>
    <w:rsid w:val="4FD74E32"/>
    <w:rsid w:val="50850D04"/>
    <w:rsid w:val="50EB211E"/>
    <w:rsid w:val="515E4D66"/>
    <w:rsid w:val="51FC4DF0"/>
    <w:rsid w:val="52C00AB7"/>
    <w:rsid w:val="52FF1142"/>
    <w:rsid w:val="53D8635F"/>
    <w:rsid w:val="53E23D82"/>
    <w:rsid w:val="540543F1"/>
    <w:rsid w:val="54B41688"/>
    <w:rsid w:val="552D6BB6"/>
    <w:rsid w:val="562C1C22"/>
    <w:rsid w:val="56F1693C"/>
    <w:rsid w:val="57B123DF"/>
    <w:rsid w:val="57B72841"/>
    <w:rsid w:val="59864081"/>
    <w:rsid w:val="5AA47FD9"/>
    <w:rsid w:val="5AA5593F"/>
    <w:rsid w:val="5AD22D98"/>
    <w:rsid w:val="5B053E73"/>
    <w:rsid w:val="5BEA226F"/>
    <w:rsid w:val="5CBC5AAE"/>
    <w:rsid w:val="5CCD62BD"/>
    <w:rsid w:val="5D303DA6"/>
    <w:rsid w:val="5D8B2475"/>
    <w:rsid w:val="5D9D0AB2"/>
    <w:rsid w:val="5DA5659C"/>
    <w:rsid w:val="5DB7361F"/>
    <w:rsid w:val="5F2B4A9E"/>
    <w:rsid w:val="5F5E4436"/>
    <w:rsid w:val="5FB343A3"/>
    <w:rsid w:val="602334B9"/>
    <w:rsid w:val="60CA13CF"/>
    <w:rsid w:val="60CA77E2"/>
    <w:rsid w:val="61175F92"/>
    <w:rsid w:val="62101F79"/>
    <w:rsid w:val="62B965EC"/>
    <w:rsid w:val="631F28F3"/>
    <w:rsid w:val="63255DAB"/>
    <w:rsid w:val="63887E94"/>
    <w:rsid w:val="64FD515F"/>
    <w:rsid w:val="65CE22AC"/>
    <w:rsid w:val="66393098"/>
    <w:rsid w:val="67BB479E"/>
    <w:rsid w:val="68910C30"/>
    <w:rsid w:val="69B35665"/>
    <w:rsid w:val="69FB560B"/>
    <w:rsid w:val="6AAB0938"/>
    <w:rsid w:val="6AD61336"/>
    <w:rsid w:val="6BEE1FE3"/>
    <w:rsid w:val="6C667456"/>
    <w:rsid w:val="6CB0546D"/>
    <w:rsid w:val="6CDA3C22"/>
    <w:rsid w:val="6D9D132F"/>
    <w:rsid w:val="6DD26497"/>
    <w:rsid w:val="6EBF6D64"/>
    <w:rsid w:val="6FBA4CB6"/>
    <w:rsid w:val="702B6FEE"/>
    <w:rsid w:val="70531E2E"/>
    <w:rsid w:val="708446DD"/>
    <w:rsid w:val="71C01745"/>
    <w:rsid w:val="724C5DC5"/>
    <w:rsid w:val="73356B4D"/>
    <w:rsid w:val="73832F0D"/>
    <w:rsid w:val="73833D8C"/>
    <w:rsid w:val="74925C8D"/>
    <w:rsid w:val="75C722FC"/>
    <w:rsid w:val="76A2647D"/>
    <w:rsid w:val="788A7833"/>
    <w:rsid w:val="78E274AE"/>
    <w:rsid w:val="78E51A91"/>
    <w:rsid w:val="79AE22E2"/>
    <w:rsid w:val="7AE741DD"/>
    <w:rsid w:val="7B537186"/>
    <w:rsid w:val="7C027B9F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135</Words>
  <Characters>168</Characters>
  <Lines>0</Lines>
  <Paragraphs>0</Paragraphs>
  <TotalTime>3</TotalTime>
  <ScaleCrop>false</ScaleCrop>
  <LinksUpToDate>false</LinksUpToDate>
  <CharactersWithSpaces>198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Administrator</cp:lastModifiedBy>
  <cp:lastPrinted>2020-11-03T00:11:00Z</cp:lastPrinted>
  <dcterms:modified xsi:type="dcterms:W3CDTF">2024-05-08T08:58:55Z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B823E83685204165955B8B985AC58093_13</vt:lpwstr>
  </property>
</Properties>
</file>